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78A" w:rsidRPr="00E63B98" w:rsidRDefault="006E378A" w:rsidP="00051EAC">
      <w:pPr>
        <w:spacing w:after="150" w:line="315" w:lineRule="atLeast"/>
        <w:ind w:left="1416" w:firstLine="708"/>
        <w:rPr>
          <w:rFonts w:ascii="Times New Roman" w:hAnsi="Times New Roman"/>
          <w:b/>
          <w:bCs/>
          <w:color w:val="833713"/>
          <w:sz w:val="28"/>
          <w:szCs w:val="28"/>
          <w:lang w:val="ru-RU" w:eastAsia="ru-RU"/>
        </w:rPr>
      </w:pPr>
      <w:r w:rsidRPr="00E63B98">
        <w:rPr>
          <w:rFonts w:ascii="Times New Roman" w:hAnsi="Times New Roman"/>
          <w:b/>
          <w:bCs/>
          <w:color w:val="833713"/>
          <w:sz w:val="28"/>
          <w:szCs w:val="28"/>
          <w:lang w:val="ru-RU" w:eastAsia="ru-RU"/>
        </w:rPr>
        <w:t>Итоговый тест по чтению для учащихся  9</w:t>
      </w:r>
      <w:r>
        <w:rPr>
          <w:rFonts w:ascii="Times New Roman" w:hAnsi="Times New Roman"/>
          <w:b/>
          <w:bCs/>
          <w:color w:val="833713"/>
          <w:sz w:val="28"/>
          <w:szCs w:val="28"/>
          <w:lang w:val="ru-RU" w:eastAsia="ru-RU"/>
        </w:rPr>
        <w:t xml:space="preserve"> класса.</w:t>
      </w:r>
    </w:p>
    <w:p w:rsidR="006E378A" w:rsidRPr="0034653A" w:rsidRDefault="006E378A" w:rsidP="001B6485">
      <w:pPr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34653A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Описание материала: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4653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контрольно-измерительный материал представлен в виде теста. Предназначен для учащегося 9 класса, обучающимся по учебнику А.К. Аксёновой, М.И.Шишкова. Чтение. Учебник для 9 класса специальных (коррекционных) образовательных учреждений 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t>VIII</w:t>
      </w:r>
      <w:r w:rsidRPr="0034653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вида. Тест составлен с учетом индивидуальных особенностей учащегося.</w:t>
      </w:r>
      <w:bookmarkStart w:id="0" w:name="_GoBack"/>
      <w:bookmarkEnd w:id="0"/>
      <w:r w:rsidRPr="0034653A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</w:r>
      <w:r w:rsidRPr="0034653A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Шкала оценок: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4653A">
        <w:rPr>
          <w:rFonts w:ascii="Times New Roman" w:hAnsi="Times New Roman"/>
          <w:color w:val="000000"/>
          <w:sz w:val="24"/>
          <w:szCs w:val="24"/>
          <w:lang w:val="ru-RU" w:eastAsia="ru-RU"/>
        </w:rPr>
        <w:t>При оценивании начисляется 1 балл за каждое правильно выполненное задание.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34653A">
        <w:rPr>
          <w:rFonts w:ascii="Times New Roman" w:hAnsi="Times New Roman"/>
          <w:color w:val="000000"/>
          <w:sz w:val="24"/>
          <w:szCs w:val="24"/>
          <w:lang w:val="ru-RU" w:eastAsia="ru-RU"/>
        </w:rPr>
        <w:br/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t>Оценка «5» - 96-100% 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br/>
        <w:t>оценка «4» - 75-95%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br/>
        <w:t>оценка «3» - 50-75%</w:t>
      </w:r>
      <w:r w:rsidRPr="0034653A">
        <w:rPr>
          <w:rFonts w:ascii="Times New Roman" w:hAnsi="Times New Roman"/>
          <w:color w:val="000000"/>
          <w:sz w:val="24"/>
          <w:szCs w:val="24"/>
          <w:lang w:eastAsia="ru-RU"/>
        </w:rPr>
        <w:br/>
        <w:t>оценка «2» - менее 50%</w:t>
      </w:r>
    </w:p>
    <w:p w:rsidR="006E378A" w:rsidRPr="0034653A" w:rsidRDefault="006E378A" w:rsidP="00051EAC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34653A">
        <w:rPr>
          <w:rFonts w:ascii="Times New Roman" w:hAnsi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Что такое фольклор</w:t>
      </w:r>
      <w:r w:rsidRPr="0034653A">
        <w:rPr>
          <w:rFonts w:ascii="Times New Roman" w:hAnsi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? </w:t>
      </w:r>
      <w:r w:rsidRPr="0034653A">
        <w:rPr>
          <w:rFonts w:ascii="Times New Roman" w:hAnsi="Times New Roman"/>
          <w:iCs/>
          <w:color w:val="000000"/>
          <w:sz w:val="24"/>
          <w:szCs w:val="24"/>
          <w:u w:val="single"/>
          <w:bdr w:val="none" w:sz="0" w:space="0" w:color="auto" w:frame="1"/>
          <w:shd w:val="clear" w:color="auto" w:fill="FFFFFF"/>
          <w:lang w:val="ru-RU"/>
        </w:rPr>
        <w:t xml:space="preserve">                                                                                                   .</w:t>
      </w:r>
    </w:p>
    <w:p w:rsidR="006E378A" w:rsidRPr="0034653A" w:rsidRDefault="006E378A" w:rsidP="00051EAC">
      <w:pPr>
        <w:spacing w:line="240" w:lineRule="auto"/>
        <w:ind w:left="360"/>
        <w:rPr>
          <w:rFonts w:ascii="Times New Roman" w:hAnsi="Times New Roman"/>
          <w:b/>
          <w:sz w:val="24"/>
          <w:szCs w:val="24"/>
          <w:lang w:val="ru-RU"/>
        </w:rPr>
      </w:pPr>
      <w:r w:rsidRPr="0034653A">
        <w:rPr>
          <w:rFonts w:ascii="Times New Roman" w:hAnsi="Times New Roman"/>
          <w:b/>
          <w:sz w:val="24"/>
          <w:szCs w:val="24"/>
          <w:lang w:val="ru-RU"/>
        </w:rPr>
        <w:t>2. Вспомните названия произведений – по одному на каждый вид жанра:</w:t>
      </w:r>
    </w:p>
    <w:p w:rsidR="006E378A" w:rsidRPr="0034653A" w:rsidRDefault="006E378A" w:rsidP="00051EAC">
      <w:pPr>
        <w:spacing w:line="240" w:lineRule="auto"/>
        <w:ind w:left="360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1.Сказка - _______________________________</w:t>
      </w:r>
    </w:p>
    <w:p w:rsidR="006E378A" w:rsidRPr="0034653A" w:rsidRDefault="006E378A" w:rsidP="00051EAC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Рассказ - _______________________________</w:t>
      </w:r>
    </w:p>
    <w:p w:rsidR="006E378A" w:rsidRPr="0034653A" w:rsidRDefault="006E378A" w:rsidP="00051EAC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Повесть - _______________________________</w:t>
      </w:r>
    </w:p>
    <w:p w:rsidR="006E378A" w:rsidRPr="0034653A" w:rsidRDefault="006E378A" w:rsidP="00A96AD4">
      <w:pPr>
        <w:rPr>
          <w:rFonts w:ascii="Times New Roman" w:hAnsi="Times New Roman"/>
          <w:b/>
          <w:sz w:val="24"/>
          <w:szCs w:val="24"/>
          <w:lang w:val="ru-RU"/>
        </w:rPr>
      </w:pPr>
      <w:r w:rsidRPr="0034653A">
        <w:rPr>
          <w:rFonts w:ascii="Times New Roman" w:hAnsi="Times New Roman"/>
          <w:b/>
          <w:sz w:val="24"/>
          <w:szCs w:val="24"/>
          <w:lang w:val="ru-RU"/>
        </w:rPr>
        <w:t>3.Распредели по жанрам названия произведений А.С.Пушкина. Отметь стрелочкой.</w:t>
      </w:r>
    </w:p>
    <w:p w:rsidR="006E378A" w:rsidRPr="0034653A" w:rsidRDefault="006E378A" w:rsidP="00051EA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 xml:space="preserve">                        "Песнь о вещем Олеге"                                                    сказка</w:t>
      </w:r>
    </w:p>
    <w:p w:rsidR="006E378A" w:rsidRPr="0034653A" w:rsidRDefault="006E378A" w:rsidP="00051EA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 xml:space="preserve">                        "Зимнее утро"                                                                   баллада</w:t>
      </w:r>
    </w:p>
    <w:p w:rsidR="006E378A" w:rsidRPr="0034653A" w:rsidRDefault="006E378A" w:rsidP="00051EA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 xml:space="preserve">                         "Сказка о рыбаке и рыбке"                                             поэма</w:t>
      </w:r>
    </w:p>
    <w:p w:rsidR="006E378A" w:rsidRPr="0034653A" w:rsidRDefault="006E378A" w:rsidP="00051EAC">
      <w:pPr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 xml:space="preserve">                         "Руслан и Людмила"                                                       стихотворение</w:t>
      </w:r>
    </w:p>
    <w:p w:rsidR="006E378A" w:rsidRPr="0034653A" w:rsidRDefault="006E378A" w:rsidP="00A96AD4">
      <w:pPr>
        <w:rPr>
          <w:rFonts w:ascii="Times New Roman" w:hAnsi="Times New Roman"/>
          <w:b/>
          <w:sz w:val="24"/>
          <w:szCs w:val="24"/>
          <w:lang w:val="ru-RU"/>
        </w:rPr>
      </w:pPr>
      <w:r w:rsidRPr="0034653A">
        <w:rPr>
          <w:rFonts w:ascii="Times New Roman" w:hAnsi="Times New Roman"/>
          <w:b/>
          <w:sz w:val="24"/>
          <w:szCs w:val="24"/>
          <w:lang w:val="ru-RU"/>
        </w:rPr>
        <w:t>4.Кто помог Руслану спасти Людмилу. Отметь правильный ответ.</w:t>
      </w:r>
    </w:p>
    <w:p w:rsidR="006E378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  <w:sectPr w:rsidR="006E378A" w:rsidSect="00A96AD4"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34653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А) голова</w:t>
      </w:r>
    </w:p>
    <w:p w:rsidR="006E378A" w:rsidRPr="0034653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Б) Рогдай</w:t>
      </w:r>
    </w:p>
    <w:p w:rsidR="006E378A" w:rsidRPr="0034653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>В) Волшебник Финн</w:t>
      </w:r>
    </w:p>
    <w:p w:rsidR="006E378A" w:rsidRPr="0034653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34653A">
        <w:rPr>
          <w:rFonts w:ascii="Times New Roman" w:hAnsi="Times New Roman"/>
          <w:sz w:val="24"/>
          <w:szCs w:val="24"/>
          <w:lang w:val="ru-RU"/>
        </w:rPr>
        <w:t xml:space="preserve">Г) никто </w:t>
      </w:r>
    </w:p>
    <w:p w:rsidR="006E378A" w:rsidRDefault="006E378A" w:rsidP="00A96AD4">
      <w:pPr>
        <w:rPr>
          <w:rFonts w:ascii="Times New Roman" w:hAnsi="Times New Roman"/>
          <w:b/>
          <w:sz w:val="24"/>
          <w:szCs w:val="24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9"/>
          <w:docGrid w:linePitch="360"/>
        </w:sectPr>
      </w:pPr>
    </w:p>
    <w:p w:rsidR="006E378A" w:rsidRPr="00AF3281" w:rsidRDefault="006E378A" w:rsidP="00A96AD4">
      <w:pPr>
        <w:rPr>
          <w:rFonts w:ascii="Times New Roman" w:hAnsi="Times New Roman"/>
          <w:b/>
          <w:sz w:val="24"/>
          <w:szCs w:val="24"/>
          <w:lang w:val="ru-RU"/>
        </w:rPr>
      </w:pPr>
      <w:r w:rsidRPr="00AF3281">
        <w:rPr>
          <w:rFonts w:ascii="Times New Roman" w:hAnsi="Times New Roman"/>
          <w:b/>
          <w:sz w:val="24"/>
          <w:szCs w:val="24"/>
          <w:lang w:val="ru-RU"/>
        </w:rPr>
        <w:t>5.Кем переоделась Лиза, чтобы встретиться с Алексеем? Отметь правильный ответ.</w:t>
      </w:r>
    </w:p>
    <w:p w:rsidR="006E378A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AF3281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AF3281">
        <w:rPr>
          <w:rFonts w:ascii="Times New Roman" w:hAnsi="Times New Roman"/>
          <w:sz w:val="24"/>
          <w:szCs w:val="24"/>
          <w:lang w:val="ru-RU"/>
        </w:rPr>
        <w:t>А) барышней</w:t>
      </w:r>
    </w:p>
    <w:p w:rsidR="006E378A" w:rsidRPr="00AF3281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AF3281">
        <w:rPr>
          <w:rFonts w:ascii="Times New Roman" w:hAnsi="Times New Roman"/>
          <w:sz w:val="24"/>
          <w:szCs w:val="24"/>
          <w:lang w:val="ru-RU"/>
        </w:rPr>
        <w:t>Б) крестьянкой</w:t>
      </w:r>
    </w:p>
    <w:p w:rsidR="006E378A" w:rsidRPr="00AF3281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AF3281">
        <w:rPr>
          <w:rFonts w:ascii="Times New Roman" w:hAnsi="Times New Roman"/>
          <w:sz w:val="24"/>
          <w:szCs w:val="24"/>
          <w:lang w:val="ru-RU"/>
        </w:rPr>
        <w:t>В) пастухом</w:t>
      </w:r>
    </w:p>
    <w:p w:rsidR="006E378A" w:rsidRPr="00AF3281" w:rsidRDefault="006E378A" w:rsidP="0034653A">
      <w:pPr>
        <w:pStyle w:val="ListParagraph"/>
        <w:ind w:left="360"/>
        <w:rPr>
          <w:rFonts w:ascii="Times New Roman" w:hAnsi="Times New Roman"/>
          <w:sz w:val="24"/>
          <w:szCs w:val="24"/>
          <w:lang w:val="ru-RU"/>
        </w:rPr>
      </w:pPr>
      <w:r w:rsidRPr="00AF3281">
        <w:rPr>
          <w:rFonts w:ascii="Times New Roman" w:hAnsi="Times New Roman"/>
          <w:sz w:val="24"/>
          <w:szCs w:val="24"/>
          <w:lang w:val="ru-RU"/>
        </w:rPr>
        <w:t>Г) охотницей</w:t>
      </w:r>
    </w:p>
    <w:p w:rsidR="006E378A" w:rsidRDefault="006E378A" w:rsidP="003E160A">
      <w:pPr>
        <w:rPr>
          <w:rFonts w:ascii="Times New Roman" w:hAnsi="Times New Roman"/>
          <w:b/>
          <w:sz w:val="24"/>
          <w:szCs w:val="24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E378A" w:rsidRPr="00AF3281" w:rsidRDefault="006E378A" w:rsidP="003E160A">
      <w:pPr>
        <w:rPr>
          <w:rFonts w:ascii="Times New Roman" w:hAnsi="Times New Roman"/>
          <w:b/>
          <w:sz w:val="24"/>
          <w:szCs w:val="24"/>
          <w:lang w:val="ru-RU"/>
        </w:rPr>
      </w:pPr>
      <w:r w:rsidRPr="00AF3281">
        <w:rPr>
          <w:rFonts w:ascii="Times New Roman" w:hAnsi="Times New Roman"/>
          <w:b/>
          <w:sz w:val="24"/>
          <w:szCs w:val="24"/>
          <w:lang w:val="ru-RU"/>
        </w:rPr>
        <w:t>6. Восстанови биографию М.Ю. Лермонтова:</w:t>
      </w:r>
    </w:p>
    <w:p w:rsidR="006E378A" w:rsidRPr="00AF3281" w:rsidRDefault="006E378A" w:rsidP="003E160A">
      <w:pPr>
        <w:rPr>
          <w:rFonts w:ascii="Times New Roman" w:hAnsi="Times New Roman"/>
          <w:sz w:val="24"/>
          <w:szCs w:val="24"/>
          <w:lang w:val="ru-RU"/>
        </w:rPr>
      </w:pPr>
      <w:r w:rsidRPr="00AF3281">
        <w:rPr>
          <w:rFonts w:ascii="Times New Roman" w:hAnsi="Times New Roman"/>
          <w:sz w:val="24"/>
          <w:szCs w:val="24"/>
          <w:lang w:val="ru-RU"/>
        </w:rPr>
        <w:t xml:space="preserve">Лермонтову не было и трёх лет, когда______________________________ 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AF3281">
        <w:rPr>
          <w:rFonts w:ascii="Times New Roman" w:hAnsi="Times New Roman"/>
          <w:sz w:val="24"/>
          <w:szCs w:val="24"/>
          <w:lang w:val="ru-RU"/>
        </w:rPr>
        <w:t xml:space="preserve">       До тринадцати лет он воспитывался в имении_______________________. Известие о гибели А.С.Пушкина потрясло Лермонтова. На следующий же день он пишет стихотворение___________________________________.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F3281">
        <w:rPr>
          <w:rFonts w:ascii="Times New Roman" w:hAnsi="Times New Roman"/>
          <w:sz w:val="24"/>
          <w:szCs w:val="24"/>
          <w:lang w:val="ru-RU"/>
        </w:rPr>
        <w:t>Прожил Лермонтов_______лет.</w:t>
      </w:r>
    </w:p>
    <w:p w:rsidR="006E378A" w:rsidRPr="00AF3281" w:rsidRDefault="006E378A" w:rsidP="003E160A">
      <w:pPr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smartTag w:uri="urn:schemas-microsoft-com:office:smarttags" w:element="metricconverter">
        <w:smartTagPr>
          <w:attr w:name="ProductID" w:val="7. М"/>
        </w:smartTagPr>
        <w:r w:rsidRPr="00AF3281">
          <w:rPr>
            <w:rFonts w:ascii="Times New Roman" w:hAnsi="Times New Roman"/>
            <w:b/>
            <w:sz w:val="24"/>
            <w:szCs w:val="24"/>
            <w:lang w:val="ru-RU"/>
          </w:rPr>
          <w:t>7.</w:t>
        </w:r>
        <w:r w:rsidRPr="00AF3281">
          <w:rPr>
            <w:rFonts w:ascii="Times New Roman" w:hAnsi="Times New Roman"/>
            <w:b/>
            <w:color w:val="000000"/>
            <w:sz w:val="24"/>
            <w:szCs w:val="24"/>
            <w:shd w:val="clear" w:color="auto" w:fill="FFFFFF"/>
            <w:lang w:val="ru-RU"/>
          </w:rPr>
          <w:t xml:space="preserve"> М</w:t>
        </w:r>
      </w:smartTag>
      <w:r w:rsidRPr="00AF328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ru-RU"/>
        </w:rPr>
        <w:t>.Ю.Лермонтов."Морская царевна" Продолжите предложение, выбрав один из ответов.</w:t>
      </w:r>
      <w:r w:rsidRPr="00AF3281">
        <w:rPr>
          <w:rFonts w:ascii="Times New Roman" w:hAnsi="Times New Roman"/>
          <w:b/>
          <w:color w:val="000000"/>
          <w:sz w:val="24"/>
          <w:szCs w:val="24"/>
          <w:lang w:val="ru-RU"/>
        </w:rPr>
        <w:br/>
      </w:r>
      <w:r w:rsidRPr="00AF328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Царевич вытащил Морскую царевну на берег, для того чтобы …</w:t>
      </w:r>
      <w:r w:rsidRPr="00AF3281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AF328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а) жениться на ней;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</w:t>
      </w:r>
      <w:r w:rsidRPr="00AF328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б) похвалиться перед друзьями;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</w:t>
      </w:r>
      <w:r w:rsidRPr="00AF3281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в) посмеяться над ней.</w:t>
      </w:r>
    </w:p>
    <w:p w:rsidR="006E378A" w:rsidRPr="00770451" w:rsidRDefault="006E378A" w:rsidP="004B5C60">
      <w:pP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ru-RU"/>
        </w:rPr>
      </w:pPr>
      <w:r w:rsidRPr="0077045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ru-RU"/>
        </w:rPr>
        <w:t>8. В произведение Н.А.Некрасова "Саша" вставьте в отрывок пропущенный глагол.</w:t>
      </w:r>
    </w:p>
    <w:p w:rsidR="006E378A" w:rsidRPr="00770451" w:rsidRDefault="006E378A" w:rsidP="004B5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Саше случалось знавать и печали: </w:t>
      </w:r>
    </w:p>
    <w:p w:rsidR="006E378A" w:rsidRPr="00770451" w:rsidRDefault="006E378A" w:rsidP="004B5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____________Саша, как лес вырубали, </w:t>
      </w:r>
    </w:p>
    <w:p w:rsidR="006E378A" w:rsidRPr="00770451" w:rsidRDefault="006E378A" w:rsidP="004B5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 xml:space="preserve">Ей и теперь его жалко до слёз. </w:t>
      </w:r>
    </w:p>
    <w:p w:rsidR="006E378A" w:rsidRPr="00770451" w:rsidRDefault="006E378A" w:rsidP="004B5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Сколько тут было кудрявых берёз! …</w:t>
      </w:r>
    </w:p>
    <w:p w:rsidR="006E378A" w:rsidRPr="00770451" w:rsidRDefault="006E378A" w:rsidP="004B5C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/>
          <w:bCs/>
          <w:color w:val="000000"/>
          <w:sz w:val="24"/>
          <w:szCs w:val="24"/>
          <w:lang w:val="ru-RU" w:eastAsia="ru-RU"/>
        </w:rPr>
        <w:t>9. О чем писал А.А.Фет ?</w:t>
      </w:r>
    </w:p>
    <w:p w:rsidR="006E378A" w:rsidRDefault="006E378A" w:rsidP="0034653A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770451" w:rsidRDefault="006E378A" w:rsidP="0034653A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А) о войне и военных действиях</w:t>
      </w:r>
    </w:p>
    <w:p w:rsidR="006E378A" w:rsidRPr="00770451" w:rsidRDefault="006E378A" w:rsidP="0034653A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Б) о природе и любви</w:t>
      </w:r>
    </w:p>
    <w:p w:rsidR="006E378A" w:rsidRPr="00770451" w:rsidRDefault="006E378A" w:rsidP="0034653A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  <w:t>В) о животных</w:t>
      </w:r>
    </w:p>
    <w:p w:rsidR="006E378A" w:rsidRPr="00051EAC" w:rsidRDefault="006E378A" w:rsidP="00051EAC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val="ru-RU" w:eastAsia="ru-RU"/>
        </w:rPr>
      </w:pPr>
      <w:r w:rsidRPr="00770451">
        <w:rPr>
          <w:lang w:val="ru-RU" w:eastAsia="ru-RU"/>
        </w:rPr>
        <w:t xml:space="preserve">Г) </w:t>
      </w:r>
      <w:r w:rsidRPr="00051EAC">
        <w:rPr>
          <w:rFonts w:ascii="Times New Roman" w:hAnsi="Times New Roman"/>
          <w:sz w:val="24"/>
          <w:szCs w:val="24"/>
          <w:lang w:val="ru-RU" w:eastAsia="ru-RU"/>
        </w:rPr>
        <w:t>выдуманных историях.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smartTag w:uri="urn:schemas-microsoft-com:office:smarttags" w:element="metricconverter">
        <w:smartTagPr>
          <w:attr w:name="ProductID" w:val="10. C"/>
        </w:smartTagPr>
        <w:r w:rsidRPr="00770451">
          <w:rPr>
            <w:b/>
            <w:color w:val="000000"/>
            <w:lang w:val="ru-RU"/>
          </w:rPr>
          <w:t>10.</w:t>
        </w:r>
        <w:r>
          <w:rPr>
            <w:b/>
            <w:color w:val="000000"/>
            <w:lang w:val="ru-RU"/>
          </w:rPr>
          <w:t xml:space="preserve"> </w:t>
        </w:r>
        <w:r w:rsidRPr="00770451">
          <w:rPr>
            <w:b/>
            <w:color w:val="000000"/>
          </w:rPr>
          <w:t>C</w:t>
        </w:r>
      </w:smartTag>
      <w:r w:rsidRPr="00770451">
        <w:rPr>
          <w:b/>
          <w:color w:val="000000"/>
          <w:lang w:val="ru-RU"/>
        </w:rPr>
        <w:t xml:space="preserve"> какими видами деятельности сочетал А.П.Чехов профессию писателя:</w:t>
      </w:r>
    </w:p>
    <w:p w:rsidR="006E378A" w:rsidRDefault="006E378A" w:rsidP="001B3BD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770451" w:rsidRDefault="006E378A" w:rsidP="001B3BD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А) </w:t>
      </w:r>
      <w:r w:rsidRPr="00770451">
        <w:rPr>
          <w:color w:val="000000"/>
        </w:rPr>
        <w:t>строил школы</w:t>
      </w:r>
    </w:p>
    <w:p w:rsidR="006E378A" w:rsidRPr="00770451" w:rsidRDefault="006E378A" w:rsidP="001B3BD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Б) </w:t>
      </w:r>
      <w:r w:rsidRPr="00770451">
        <w:rPr>
          <w:color w:val="000000"/>
        </w:rPr>
        <w:t>лечил людей</w:t>
      </w:r>
    </w:p>
    <w:p w:rsidR="006E378A" w:rsidRPr="00770451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  <w:lang w:val="ru-RU"/>
        </w:rPr>
      </w:pPr>
      <w:r w:rsidRPr="00770451">
        <w:rPr>
          <w:color w:val="000000"/>
          <w:lang w:val="ru-RU"/>
        </w:rPr>
        <w:t>В) организовывал столовые для бедных</w:t>
      </w:r>
    </w:p>
    <w:p w:rsidR="006E378A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  <w:r w:rsidRPr="00770451">
        <w:rPr>
          <w:color w:val="000000"/>
          <w:lang w:val="ru-RU"/>
        </w:rPr>
        <w:t xml:space="preserve">Г) </w:t>
      </w:r>
      <w:r w:rsidRPr="00770451">
        <w:rPr>
          <w:color w:val="000000"/>
        </w:rPr>
        <w:t>пел в хоре</w:t>
      </w:r>
    </w:p>
    <w:p w:rsidR="006E378A" w:rsidRPr="00770451" w:rsidRDefault="006E378A" w:rsidP="001B3BD3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11. Что украл Денис Григорьев из рассказа А.П.Чехова «Злоумышленник»?</w:t>
      </w:r>
    </w:p>
    <w:p w:rsidR="006E378A" w:rsidRDefault="006E378A" w:rsidP="001B3BD3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770451" w:rsidRDefault="006E378A" w:rsidP="001B3BD3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А) </w:t>
      </w:r>
      <w:r w:rsidRPr="00770451">
        <w:rPr>
          <w:color w:val="000000"/>
        </w:rPr>
        <w:t>гайку</w:t>
      </w:r>
    </w:p>
    <w:p w:rsidR="006E378A" w:rsidRPr="00770451" w:rsidRDefault="006E378A" w:rsidP="001B3BD3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Б) </w:t>
      </w:r>
      <w:r w:rsidRPr="00770451">
        <w:rPr>
          <w:color w:val="000000"/>
        </w:rPr>
        <w:t>гвоздик</w:t>
      </w:r>
    </w:p>
    <w:p w:rsidR="006E378A" w:rsidRPr="00770451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 w:rsidRPr="00770451">
        <w:rPr>
          <w:color w:val="000000"/>
          <w:lang w:val="ru-RU"/>
        </w:rPr>
        <w:t xml:space="preserve">В) </w:t>
      </w:r>
      <w:r w:rsidRPr="00770451">
        <w:rPr>
          <w:color w:val="000000"/>
        </w:rPr>
        <w:t>деньги</w:t>
      </w:r>
    </w:p>
    <w:p w:rsidR="006E378A" w:rsidRPr="00770451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 w:rsidRPr="00770451">
        <w:rPr>
          <w:color w:val="000000"/>
          <w:lang w:val="ru-RU"/>
        </w:rPr>
        <w:t xml:space="preserve">Г) </w:t>
      </w:r>
      <w:r w:rsidRPr="00770451">
        <w:rPr>
          <w:color w:val="000000"/>
        </w:rPr>
        <w:t>балалайку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9"/>
          <w:docGrid w:linePitch="360"/>
        </w:sect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12. Максим Горький – псевдоним писателя. Каким было его настоящее имя? Отметь правильный ответ.</w:t>
      </w:r>
    </w:p>
    <w:p w:rsidR="006E378A" w:rsidRPr="00770451" w:rsidRDefault="006E378A" w:rsidP="001B3BD3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</w:pPr>
      <w:r w:rsidRPr="00770451">
        <w:rPr>
          <w:color w:val="000000"/>
          <w:lang w:val="ru-RU"/>
        </w:rPr>
        <w:t>А) Алексей Максимович Пешков</w:t>
      </w:r>
    </w:p>
    <w:p w:rsidR="006E378A" w:rsidRPr="00770451" w:rsidRDefault="006E378A" w:rsidP="001B3BD3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</w:pPr>
      <w:r w:rsidRPr="00770451">
        <w:rPr>
          <w:color w:val="000000"/>
          <w:lang w:val="ru-RU"/>
        </w:rPr>
        <w:t>Б) Максим Алексеевич Пешков</w:t>
      </w:r>
    </w:p>
    <w:p w:rsidR="006E378A" w:rsidRPr="00770451" w:rsidRDefault="006E378A" w:rsidP="001B3BD3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</w:pPr>
      <w:r w:rsidRPr="00770451">
        <w:rPr>
          <w:color w:val="000000"/>
          <w:lang w:val="ru-RU"/>
        </w:rPr>
        <w:t>В) Алексей Васильевич Каширин</w:t>
      </w:r>
    </w:p>
    <w:p w:rsidR="006E378A" w:rsidRPr="00770451" w:rsidRDefault="006E378A" w:rsidP="001B3BD3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</w:pPr>
      <w:r w:rsidRPr="00770451">
        <w:rPr>
          <w:color w:val="000000"/>
          <w:lang w:val="ru-RU"/>
        </w:rPr>
        <w:t>Г) Василий Васильевич Каширин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13.Кто приходил в гости к В. Маяковскому в стихотворении «Необычайное приключение, бывшее с Владимиром Маяковским летом на даче»? Отметь правильный ответ.</w:t>
      </w:r>
    </w:p>
    <w:p w:rsidR="006E378A" w:rsidRDefault="006E378A" w:rsidP="001B3BD3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770451" w:rsidRDefault="006E378A" w:rsidP="001B3BD3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А) </w:t>
      </w:r>
      <w:r w:rsidRPr="00770451">
        <w:rPr>
          <w:color w:val="000000"/>
        </w:rPr>
        <w:t>друг</w:t>
      </w:r>
    </w:p>
    <w:p w:rsidR="006E378A" w:rsidRPr="00770451" w:rsidRDefault="006E378A" w:rsidP="001B3BD3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Б) </w:t>
      </w:r>
      <w:r w:rsidRPr="00770451">
        <w:rPr>
          <w:color w:val="000000"/>
        </w:rPr>
        <w:t>сосед</w:t>
      </w:r>
    </w:p>
    <w:p w:rsidR="006E378A" w:rsidRPr="00770451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 w:rsidRPr="00770451">
        <w:rPr>
          <w:color w:val="000000"/>
          <w:lang w:val="ru-RU"/>
        </w:rPr>
        <w:t xml:space="preserve">В) </w:t>
      </w:r>
      <w:r w:rsidRPr="00770451">
        <w:rPr>
          <w:color w:val="000000"/>
        </w:rPr>
        <w:t>солнце</w:t>
      </w:r>
    </w:p>
    <w:p w:rsidR="006E378A" w:rsidRPr="00770451" w:rsidRDefault="006E378A" w:rsidP="00051EAC">
      <w:pPr>
        <w:pStyle w:val="NormalWeb"/>
        <w:shd w:val="clear" w:color="auto" w:fill="FFFFFF"/>
        <w:spacing w:before="0" w:beforeAutospacing="0" w:after="0" w:afterAutospacing="0"/>
        <w:ind w:left="-360"/>
        <w:rPr>
          <w:color w:val="000000"/>
        </w:rPr>
      </w:pPr>
      <w:r w:rsidRPr="00770451">
        <w:rPr>
          <w:color w:val="000000"/>
          <w:lang w:val="ru-RU"/>
        </w:rPr>
        <w:t xml:space="preserve">Г) </w:t>
      </w:r>
      <w:r w:rsidRPr="00770451">
        <w:rPr>
          <w:color w:val="000000"/>
        </w:rPr>
        <w:t>журавль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8" w:equalWidth="0">
            <w:col w:w="5032" w:space="708"/>
            <w:col w:w="5032"/>
          </w:cols>
          <w:docGrid w:linePitch="360"/>
        </w:sect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14. Восстанови стихотворение М.Цветаевой: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space="708"/>
          <w:docGrid w:linePitch="360"/>
        </w:sect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Красною кистью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___________ зажглась.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Падали ___________ .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Я родилась.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Спорили сотни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______________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 xml:space="preserve">День был престольный - 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770451">
        <w:rPr>
          <w:color w:val="000000"/>
          <w:lang w:val="ru-RU"/>
        </w:rPr>
        <w:t>Иоанн Богослов.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  <w:sectPr w:rsidR="006E378A" w:rsidSect="00051EAC">
          <w:type w:val="continuous"/>
          <w:pgSz w:w="11906" w:h="16838"/>
          <w:pgMar w:top="1134" w:right="567" w:bottom="567" w:left="567" w:header="708" w:footer="708" w:gutter="0"/>
          <w:cols w:num="2" w:space="709"/>
          <w:docGrid w:linePitch="360"/>
        </w:sectPr>
      </w:pP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15. Соотнесите данные названия произведений К. Паустовского с описаниями внешнего вида их героев. Рядом с описанием поставьте букву с правильным ответом.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>
        <w:rPr>
          <w:color w:val="000000"/>
          <w:lang w:val="ru-RU"/>
        </w:rPr>
        <w:t xml:space="preserve">1) </w:t>
      </w:r>
      <w:r w:rsidRPr="00770451">
        <w:rPr>
          <w:color w:val="000000"/>
          <w:lang w:val="ru-RU"/>
        </w:rPr>
        <w:t xml:space="preserve"> «Это оказался тощий, несмотря на постоянное воровство, огненно-рыжий кот-беспризорник с белыми подпалинами на животе»</w:t>
      </w:r>
    </w:p>
    <w:p w:rsidR="006E378A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>
        <w:rPr>
          <w:color w:val="000000"/>
          <w:lang w:val="ru-RU"/>
        </w:rPr>
        <w:t xml:space="preserve">2) </w:t>
      </w:r>
      <w:r w:rsidRPr="00770451">
        <w:rPr>
          <w:color w:val="000000"/>
          <w:lang w:val="ru-RU"/>
        </w:rPr>
        <w:t>«На чёрной воде плавала громадная птица. Оперение её переливалось лимонным и розовым цветом. Головы не было видно, -</w:t>
      </w:r>
      <w:r>
        <w:rPr>
          <w:color w:val="000000"/>
          <w:lang w:val="ru-RU"/>
        </w:rPr>
        <w:t xml:space="preserve"> </w:t>
      </w:r>
      <w:r w:rsidRPr="00770451">
        <w:rPr>
          <w:color w:val="000000"/>
          <w:lang w:val="ru-RU"/>
        </w:rPr>
        <w:t>она вся, по длинную шею, была под водой»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>
        <w:rPr>
          <w:color w:val="000000"/>
          <w:lang w:val="ru-RU"/>
        </w:rPr>
        <w:t xml:space="preserve">А) </w:t>
      </w:r>
      <w:r w:rsidRPr="00770451">
        <w:rPr>
          <w:color w:val="000000"/>
          <w:lang w:val="ru-RU"/>
        </w:rPr>
        <w:t>«Последний чёрт»</w:t>
      </w:r>
      <w:r>
        <w:rPr>
          <w:color w:val="000000"/>
          <w:lang w:val="ru-RU"/>
        </w:rPr>
        <w:t xml:space="preserve">                      Б) </w:t>
      </w:r>
      <w:r w:rsidRPr="00770451">
        <w:rPr>
          <w:color w:val="000000"/>
          <w:lang w:val="ru-RU"/>
        </w:rPr>
        <w:t>«Кот Ворюга»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16. Какому историческому событию в жизни страны посвящён рассказ М.Шолохова «Судьба человека»?</w:t>
      </w:r>
    </w:p>
    <w:p w:rsidR="006E378A" w:rsidRPr="00770451" w:rsidRDefault="006E378A" w:rsidP="001B3BD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А) </w:t>
      </w:r>
      <w:r w:rsidRPr="00770451">
        <w:rPr>
          <w:color w:val="000000"/>
        </w:rPr>
        <w:t>Великой Отечественной войне</w:t>
      </w:r>
    </w:p>
    <w:p w:rsidR="006E378A" w:rsidRPr="00770451" w:rsidRDefault="006E378A" w:rsidP="001B3BD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Б) </w:t>
      </w:r>
      <w:r w:rsidRPr="00770451">
        <w:rPr>
          <w:color w:val="000000"/>
        </w:rPr>
        <w:t>Куликовской битве</w:t>
      </w:r>
    </w:p>
    <w:p w:rsidR="006E378A" w:rsidRPr="00770451" w:rsidRDefault="006E378A" w:rsidP="001B3BD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В) </w:t>
      </w:r>
      <w:r w:rsidRPr="00770451">
        <w:rPr>
          <w:color w:val="000000"/>
        </w:rPr>
        <w:t>Бородинскому сражению</w:t>
      </w:r>
    </w:p>
    <w:p w:rsidR="006E378A" w:rsidRPr="00770451" w:rsidRDefault="006E378A" w:rsidP="00770451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770451">
        <w:rPr>
          <w:color w:val="000000"/>
          <w:lang w:val="ru-RU"/>
        </w:rPr>
        <w:t xml:space="preserve">Г) </w:t>
      </w:r>
      <w:r w:rsidRPr="00770451">
        <w:rPr>
          <w:color w:val="000000"/>
        </w:rPr>
        <w:t>полёту в космос</w:t>
      </w:r>
    </w:p>
    <w:p w:rsidR="006E378A" w:rsidRPr="00770451" w:rsidRDefault="006E378A" w:rsidP="001B3BD3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  <w:lang w:val="ru-RU"/>
        </w:rPr>
      </w:pPr>
      <w:r w:rsidRPr="00770451">
        <w:rPr>
          <w:b/>
          <w:color w:val="000000"/>
          <w:lang w:val="ru-RU"/>
        </w:rPr>
        <w:t>17. Соотнесите автора и его произведение:</w:t>
      </w:r>
    </w:p>
    <w:p w:rsidR="006E378A" w:rsidRPr="00770451" w:rsidRDefault="006E378A" w:rsidP="00900A0A">
      <w:pPr>
        <w:tabs>
          <w:tab w:val="left" w:pos="3824"/>
        </w:tabs>
        <w:ind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770451">
        <w:rPr>
          <w:rFonts w:ascii="Times New Roman" w:hAnsi="Times New Roman"/>
          <w:sz w:val="24"/>
          <w:szCs w:val="24"/>
          <w:lang w:val="ru-RU"/>
        </w:rPr>
        <w:t>А. Р. Стивенсон</w:t>
      </w:r>
      <w:r w:rsidRPr="00770451">
        <w:rPr>
          <w:rFonts w:ascii="Times New Roman" w:hAnsi="Times New Roman"/>
          <w:sz w:val="24"/>
          <w:szCs w:val="24"/>
          <w:lang w:val="ru-RU"/>
        </w:rPr>
        <w:tab/>
        <w:t>1.«Снап».</w:t>
      </w:r>
    </w:p>
    <w:p w:rsidR="006E378A" w:rsidRPr="00770451" w:rsidRDefault="006E378A" w:rsidP="00900A0A">
      <w:pPr>
        <w:tabs>
          <w:tab w:val="left" w:pos="3824"/>
        </w:tabs>
        <w:ind w:firstLine="708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770451">
        <w:rPr>
          <w:rFonts w:ascii="Times New Roman" w:hAnsi="Times New Roman"/>
          <w:sz w:val="24"/>
          <w:szCs w:val="24"/>
          <w:lang w:val="ru-RU"/>
        </w:rPr>
        <w:t>Б. Э. Сетон - Томпсон</w:t>
      </w:r>
      <w:r w:rsidRPr="00770451">
        <w:rPr>
          <w:rFonts w:ascii="Times New Roman" w:hAnsi="Times New Roman"/>
          <w:sz w:val="24"/>
          <w:szCs w:val="24"/>
          <w:lang w:val="ru-RU"/>
        </w:rPr>
        <w:tab/>
        <w:t>2. «Живописный жираф».</w:t>
      </w:r>
    </w:p>
    <w:p w:rsidR="006E378A" w:rsidRPr="00770451" w:rsidRDefault="006E378A" w:rsidP="00900A0A">
      <w:pPr>
        <w:tabs>
          <w:tab w:val="left" w:pos="3703"/>
        </w:tabs>
        <w:ind w:firstLine="708"/>
        <w:rPr>
          <w:rFonts w:ascii="Times New Roman" w:hAnsi="Times New Roman"/>
          <w:sz w:val="24"/>
          <w:szCs w:val="24"/>
          <w:lang w:val="ru-RU"/>
        </w:rPr>
      </w:pPr>
      <w:r w:rsidRPr="00770451">
        <w:rPr>
          <w:rFonts w:ascii="Times New Roman" w:hAnsi="Times New Roman"/>
          <w:sz w:val="24"/>
          <w:szCs w:val="24"/>
          <w:lang w:val="ru-RU"/>
        </w:rPr>
        <w:t>В. Дж. Даррелл</w:t>
      </w:r>
      <w:r w:rsidRPr="00770451">
        <w:rPr>
          <w:rFonts w:ascii="Times New Roman" w:hAnsi="Times New Roman"/>
          <w:sz w:val="24"/>
          <w:szCs w:val="24"/>
          <w:lang w:val="ru-RU"/>
        </w:rPr>
        <w:tab/>
        <w:t xml:space="preserve">3. «Вересковый мед».  </w:t>
      </w:r>
    </w:p>
    <w:p w:rsidR="006E378A" w:rsidRPr="00770451" w:rsidRDefault="006E378A" w:rsidP="00E63B98">
      <w:pPr>
        <w:rPr>
          <w:rFonts w:ascii="Times New Roman" w:hAnsi="Times New Roman"/>
          <w:sz w:val="24"/>
          <w:szCs w:val="24"/>
          <w:lang w:val="ru-RU"/>
        </w:rPr>
      </w:pPr>
    </w:p>
    <w:p w:rsidR="006E378A" w:rsidRPr="00770451" w:rsidRDefault="006E378A" w:rsidP="00E63B98">
      <w:pPr>
        <w:rPr>
          <w:rFonts w:ascii="Times New Roman" w:hAnsi="Times New Roman"/>
          <w:sz w:val="24"/>
          <w:szCs w:val="24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p w:rsidR="006E378A" w:rsidRDefault="006E378A" w:rsidP="00E63B98">
      <w:pPr>
        <w:rPr>
          <w:rFonts w:ascii="Times New Roman" w:hAnsi="Times New Roman"/>
          <w:sz w:val="28"/>
          <w:szCs w:val="28"/>
          <w:lang w:val="ru-RU"/>
        </w:rPr>
      </w:pPr>
    </w:p>
    <w:sectPr w:rsidR="006E378A" w:rsidSect="00051EAC">
      <w:type w:val="continuous"/>
      <w:pgSz w:w="11906" w:h="16838"/>
      <w:pgMar w:top="1134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31C3"/>
    <w:multiLevelType w:val="hybridMultilevel"/>
    <w:tmpl w:val="62FAA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74D94"/>
    <w:multiLevelType w:val="hybridMultilevel"/>
    <w:tmpl w:val="CE9CC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2227E"/>
    <w:multiLevelType w:val="hybridMultilevel"/>
    <w:tmpl w:val="DC9E2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36458"/>
    <w:multiLevelType w:val="multilevel"/>
    <w:tmpl w:val="BA9C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5E70FA"/>
    <w:multiLevelType w:val="multilevel"/>
    <w:tmpl w:val="D702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FC3094"/>
    <w:multiLevelType w:val="multilevel"/>
    <w:tmpl w:val="A486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13103"/>
    <w:multiLevelType w:val="hybridMultilevel"/>
    <w:tmpl w:val="FDBA86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F87787"/>
    <w:multiLevelType w:val="multilevel"/>
    <w:tmpl w:val="96BE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24606E"/>
    <w:multiLevelType w:val="hybridMultilevel"/>
    <w:tmpl w:val="745C7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261F9"/>
    <w:multiLevelType w:val="hybridMultilevel"/>
    <w:tmpl w:val="9D12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EA4E77"/>
    <w:multiLevelType w:val="hybridMultilevel"/>
    <w:tmpl w:val="02944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D098C"/>
    <w:multiLevelType w:val="multilevel"/>
    <w:tmpl w:val="E0FA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1A1C8E"/>
    <w:multiLevelType w:val="hybridMultilevel"/>
    <w:tmpl w:val="7902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C531DD"/>
    <w:multiLevelType w:val="hybridMultilevel"/>
    <w:tmpl w:val="52BA2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15708"/>
    <w:multiLevelType w:val="multilevel"/>
    <w:tmpl w:val="3F1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C861D8"/>
    <w:multiLevelType w:val="multilevel"/>
    <w:tmpl w:val="DF08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182100"/>
    <w:multiLevelType w:val="hybridMultilevel"/>
    <w:tmpl w:val="4A38B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9"/>
  </w:num>
  <w:num w:numId="5">
    <w:abstractNumId w:val="13"/>
  </w:num>
  <w:num w:numId="6">
    <w:abstractNumId w:val="2"/>
  </w:num>
  <w:num w:numId="7">
    <w:abstractNumId w:val="10"/>
  </w:num>
  <w:num w:numId="8">
    <w:abstractNumId w:val="16"/>
  </w:num>
  <w:num w:numId="9">
    <w:abstractNumId w:val="1"/>
  </w:num>
  <w:num w:numId="10">
    <w:abstractNumId w:val="11"/>
  </w:num>
  <w:num w:numId="11">
    <w:abstractNumId w:val="7"/>
  </w:num>
  <w:num w:numId="12">
    <w:abstractNumId w:val="14"/>
  </w:num>
  <w:num w:numId="13">
    <w:abstractNumId w:val="15"/>
  </w:num>
  <w:num w:numId="14">
    <w:abstractNumId w:val="5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AD4"/>
    <w:rsid w:val="00051EAC"/>
    <w:rsid w:val="000C0E30"/>
    <w:rsid w:val="000F3884"/>
    <w:rsid w:val="001B3BD3"/>
    <w:rsid w:val="001B6485"/>
    <w:rsid w:val="001C6587"/>
    <w:rsid w:val="002255B8"/>
    <w:rsid w:val="00261A33"/>
    <w:rsid w:val="0034653A"/>
    <w:rsid w:val="003E160A"/>
    <w:rsid w:val="004A40B1"/>
    <w:rsid w:val="004B5C60"/>
    <w:rsid w:val="005706CE"/>
    <w:rsid w:val="00582019"/>
    <w:rsid w:val="005F4763"/>
    <w:rsid w:val="006E378A"/>
    <w:rsid w:val="007200DF"/>
    <w:rsid w:val="00770451"/>
    <w:rsid w:val="00886157"/>
    <w:rsid w:val="00900A0A"/>
    <w:rsid w:val="00970BB3"/>
    <w:rsid w:val="0099065C"/>
    <w:rsid w:val="009A1CD9"/>
    <w:rsid w:val="009C4D68"/>
    <w:rsid w:val="00A81B2D"/>
    <w:rsid w:val="00A96AD4"/>
    <w:rsid w:val="00AC3350"/>
    <w:rsid w:val="00AF3281"/>
    <w:rsid w:val="00B16E4E"/>
    <w:rsid w:val="00B537DC"/>
    <w:rsid w:val="00B5409D"/>
    <w:rsid w:val="00BA484F"/>
    <w:rsid w:val="00BD5FFD"/>
    <w:rsid w:val="00CD72FA"/>
    <w:rsid w:val="00DA2F50"/>
    <w:rsid w:val="00E41052"/>
    <w:rsid w:val="00E57DCC"/>
    <w:rsid w:val="00E63B98"/>
    <w:rsid w:val="00E70CDC"/>
    <w:rsid w:val="00F6167E"/>
    <w:rsid w:val="00FA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D6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AD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4B5C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B5C60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7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CD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1B3B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E63B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1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3</Pages>
  <Words>632</Words>
  <Characters>3605</Characters>
  <Application>Microsoft Office Outlook</Application>
  <DocSecurity>0</DocSecurity>
  <Lines>0</Lines>
  <Paragraphs>0</Paragraphs>
  <ScaleCrop>false</ScaleCrop>
  <Company>StartSoft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Татьяна</cp:lastModifiedBy>
  <cp:revision>9</cp:revision>
  <cp:lastPrinted>2015-12-20T20:35:00Z</cp:lastPrinted>
  <dcterms:created xsi:type="dcterms:W3CDTF">2020-05-03T17:30:00Z</dcterms:created>
  <dcterms:modified xsi:type="dcterms:W3CDTF">2024-01-11T03:30:00Z</dcterms:modified>
</cp:coreProperties>
</file>